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DCB" w:rsidRDefault="004C2DCB" w:rsidP="004C2DCB">
      <w:bookmarkStart w:id="0" w:name="_GoBack"/>
      <w:bookmarkEnd w:id="0"/>
      <w:r>
        <w:t xml:space="preserve">How </w:t>
      </w:r>
      <w:proofErr w:type="gramStart"/>
      <w:r>
        <w:t>To</w:t>
      </w:r>
      <w:proofErr w:type="gramEnd"/>
      <w:r>
        <w:t xml:space="preserve"> Do the Linen Order to The Linen Service</w:t>
      </w:r>
    </w:p>
    <w:p w:rsidR="004C2DCB" w:rsidRDefault="004C2DCB" w:rsidP="004C2DCB"/>
    <w:p w:rsidR="004C2DCB" w:rsidRDefault="004C2DCB" w:rsidP="004C2DCB">
      <w:r>
        <w:t>1- Click on the Internet Explorer</w:t>
      </w:r>
    </w:p>
    <w:p w:rsidR="004C2DCB" w:rsidRDefault="004C2DCB" w:rsidP="004C2DCB">
      <w:r>
        <w:t>2- Click on the Work Support Apps</w:t>
      </w:r>
    </w:p>
    <w:p w:rsidR="004C2DCB" w:rsidRDefault="004C2DCB" w:rsidP="004C2DCB">
      <w:r>
        <w:t xml:space="preserve">3- Got to where it says Corporate </w:t>
      </w:r>
      <w:r w:rsidR="0061151E">
        <w:t xml:space="preserve">down the bottom in the middle then </w:t>
      </w:r>
      <w:r>
        <w:t>click on that</w:t>
      </w:r>
      <w:r w:rsidR="0061151E">
        <w:t>,</w:t>
      </w:r>
      <w:r>
        <w:t xml:space="preserve"> it will </w:t>
      </w:r>
      <w:r w:rsidR="0061151E">
        <w:t xml:space="preserve">open a </w:t>
      </w:r>
      <w:r>
        <w:t>drop down</w:t>
      </w:r>
      <w:r w:rsidR="004E1C3F">
        <w:t xml:space="preserve"> screen appears</w:t>
      </w:r>
      <w:r>
        <w:t xml:space="preserve"> then click on Healthshare support services (in purple) </w:t>
      </w:r>
    </w:p>
    <w:p w:rsidR="004C2DCB" w:rsidRDefault="004C2DCB" w:rsidP="004C2DCB">
      <w:r>
        <w:t>4- Click on LinenWeb Client Site it is on the right</w:t>
      </w:r>
    </w:p>
    <w:p w:rsidR="004C2DCB" w:rsidRDefault="004C2DCB" w:rsidP="004C2DCB">
      <w:r>
        <w:t>5- you should be on a login page for LinenWeb</w:t>
      </w:r>
    </w:p>
    <w:p w:rsidR="004C2DCB" w:rsidRDefault="004C2DCB" w:rsidP="004C2DCB">
      <w:r>
        <w:t>6- The user ID is L-LBH and the password is LLBH1 these are generic for everyone</w:t>
      </w:r>
    </w:p>
    <w:p w:rsidR="004C2DCB" w:rsidRDefault="004C2DCB" w:rsidP="004C2DCB">
      <w:r>
        <w:t xml:space="preserve">7- Look for Enter Orders place the cursor on Enter Orders </w:t>
      </w:r>
    </w:p>
    <w:p w:rsidR="004C2DCB" w:rsidRDefault="004C2DCB" w:rsidP="004C2DCB">
      <w:r>
        <w:t>8- A drop down screen will appear then click on Enter Orders</w:t>
      </w:r>
    </w:p>
    <w:p w:rsidR="004C2DCB" w:rsidRDefault="004C2DCB" w:rsidP="004C2DCB">
      <w:r>
        <w:t>9- Click on Enter Department Order</w:t>
      </w:r>
    </w:p>
    <w:p w:rsidR="004C2DCB" w:rsidRDefault="004C2DCB" w:rsidP="004C2DCB">
      <w:r>
        <w:t>10- Choose date as required</w:t>
      </w:r>
      <w:r w:rsidR="00B144BF">
        <w:t xml:space="preserve"> </w:t>
      </w:r>
    </w:p>
    <w:p w:rsidR="00B144BF" w:rsidRDefault="00B144BF" w:rsidP="004C2DCB">
      <w:r>
        <w:t>Mondays order gets entered in for Wednesday</w:t>
      </w:r>
      <w:r>
        <w:tab/>
      </w:r>
      <w:r>
        <w:tab/>
        <w:t>example Monday 3</w:t>
      </w:r>
      <w:r w:rsidRPr="00B144BF">
        <w:rPr>
          <w:vertAlign w:val="superscript"/>
        </w:rPr>
        <w:t>rd</w:t>
      </w:r>
      <w:r>
        <w:t xml:space="preserve"> in for Wednesday 5th</w:t>
      </w:r>
    </w:p>
    <w:p w:rsidR="00B144BF" w:rsidRDefault="00B144BF" w:rsidP="004C2DCB">
      <w:r>
        <w:t>Tuesdays order gets entered in for Thursday</w:t>
      </w:r>
      <w:r>
        <w:tab/>
      </w:r>
      <w:r>
        <w:tab/>
        <w:t>example Tuesday 4</w:t>
      </w:r>
      <w:r w:rsidRPr="00B144BF">
        <w:rPr>
          <w:vertAlign w:val="superscript"/>
        </w:rPr>
        <w:t>th</w:t>
      </w:r>
      <w:r>
        <w:t xml:space="preserve"> </w:t>
      </w:r>
      <w:r w:rsidR="00D76BCE">
        <w:t xml:space="preserve">in </w:t>
      </w:r>
      <w:r>
        <w:t>for Thursday 6th</w:t>
      </w:r>
    </w:p>
    <w:p w:rsidR="00B144BF" w:rsidRDefault="00B144BF" w:rsidP="004C2DCB">
      <w:r>
        <w:t xml:space="preserve">Wednesday gets entered in for Friday </w:t>
      </w:r>
      <w:r w:rsidR="00D76BCE">
        <w:tab/>
      </w:r>
      <w:r w:rsidR="00D76BCE">
        <w:tab/>
      </w:r>
      <w:r w:rsidR="00D76BCE">
        <w:tab/>
        <w:t>example Wednesday 5</w:t>
      </w:r>
      <w:r w:rsidR="00D76BCE" w:rsidRPr="00D76BCE">
        <w:rPr>
          <w:vertAlign w:val="superscript"/>
        </w:rPr>
        <w:t>th</w:t>
      </w:r>
      <w:r w:rsidR="00D76BCE">
        <w:t xml:space="preserve"> in for Friday 7th</w:t>
      </w:r>
    </w:p>
    <w:p w:rsidR="00B144BF" w:rsidRDefault="00B144BF" w:rsidP="004C2DCB">
      <w:r>
        <w:t>Thursday gets entered in for Monday</w:t>
      </w:r>
      <w:r w:rsidR="00D76BCE">
        <w:tab/>
      </w:r>
      <w:r w:rsidR="00D76BCE">
        <w:tab/>
      </w:r>
      <w:r w:rsidR="00D76BCE">
        <w:tab/>
        <w:t>example Thursday 6</w:t>
      </w:r>
      <w:r w:rsidR="00D76BCE" w:rsidRPr="00D76BCE">
        <w:rPr>
          <w:vertAlign w:val="superscript"/>
        </w:rPr>
        <w:t>th</w:t>
      </w:r>
      <w:r w:rsidR="00D76BCE">
        <w:t xml:space="preserve"> in for Monday 10th</w:t>
      </w:r>
    </w:p>
    <w:p w:rsidR="00B144BF" w:rsidRDefault="00B144BF" w:rsidP="004C2DCB">
      <w:r>
        <w:t>Friday gets entered in for Tuesday</w:t>
      </w:r>
      <w:r w:rsidR="00D76BCE">
        <w:tab/>
      </w:r>
      <w:r w:rsidR="00D76BCE">
        <w:tab/>
      </w:r>
      <w:r w:rsidR="00D76BCE">
        <w:tab/>
        <w:t>example Friday 7</w:t>
      </w:r>
      <w:r w:rsidR="00D76BCE" w:rsidRPr="00D76BCE">
        <w:rPr>
          <w:vertAlign w:val="superscript"/>
        </w:rPr>
        <w:t>th</w:t>
      </w:r>
      <w:r w:rsidR="00D76BCE">
        <w:t xml:space="preserve"> in for Tuesday 11th</w:t>
      </w:r>
    </w:p>
    <w:p w:rsidR="00D76BCE" w:rsidRDefault="00B144BF" w:rsidP="004C2DCB">
      <w:r>
        <w:t xml:space="preserve">The weekends </w:t>
      </w:r>
    </w:p>
    <w:p w:rsidR="00B144BF" w:rsidRDefault="00B144BF" w:rsidP="004C2DCB">
      <w:r>
        <w:t xml:space="preserve">Saturdays order gets entered in for the following Saturday </w:t>
      </w:r>
      <w:r w:rsidR="00D76BCE">
        <w:tab/>
        <w:t>example Sat 8</w:t>
      </w:r>
      <w:r w:rsidR="00D76BCE" w:rsidRPr="00D76BCE">
        <w:rPr>
          <w:vertAlign w:val="superscript"/>
        </w:rPr>
        <w:t>th</w:t>
      </w:r>
      <w:r w:rsidR="00D76BCE">
        <w:t xml:space="preserve"> in for Sat 15</w:t>
      </w:r>
      <w:r w:rsidR="00D76BCE" w:rsidRPr="00D76BCE">
        <w:rPr>
          <w:vertAlign w:val="superscript"/>
        </w:rPr>
        <w:t>th</w:t>
      </w:r>
      <w:r w:rsidR="00D76BCE">
        <w:t xml:space="preserve"> </w:t>
      </w:r>
    </w:p>
    <w:p w:rsidR="00B144BF" w:rsidRDefault="00B144BF" w:rsidP="004C2DCB">
      <w:r>
        <w:t>Sunday gets entered in for the following Sunday</w:t>
      </w:r>
      <w:r w:rsidR="00D76BCE">
        <w:tab/>
      </w:r>
      <w:r w:rsidR="00D76BCE">
        <w:tab/>
      </w:r>
      <w:r w:rsidR="00D76BCE">
        <w:tab/>
        <w:t>example Sun 9</w:t>
      </w:r>
      <w:r w:rsidR="00D76BCE" w:rsidRPr="00D76BCE">
        <w:rPr>
          <w:vertAlign w:val="superscript"/>
        </w:rPr>
        <w:t>th</w:t>
      </w:r>
      <w:r w:rsidR="00D76BCE">
        <w:t xml:space="preserve"> in for Sun 16</w:t>
      </w:r>
      <w:r w:rsidR="00D76BCE" w:rsidRPr="00D76BCE">
        <w:rPr>
          <w:vertAlign w:val="superscript"/>
        </w:rPr>
        <w:t>th</w:t>
      </w:r>
      <w:r w:rsidR="00D76BCE">
        <w:t xml:space="preserve"> </w:t>
      </w:r>
    </w:p>
    <w:p w:rsidR="004C2DCB" w:rsidRDefault="004C2DCB" w:rsidP="004C2DCB">
      <w:r>
        <w:t>11- Place Tick in display all departments</w:t>
      </w:r>
    </w:p>
    <w:p w:rsidR="004C2DCB" w:rsidRDefault="004C2DCB" w:rsidP="004C2DCB">
      <w:r>
        <w:t>12- Click Enter Department Order</w:t>
      </w:r>
    </w:p>
    <w:p w:rsidR="004C2DCB" w:rsidRDefault="004C2DCB" w:rsidP="004C2DCB">
      <w:r>
        <w:t>13- Place order as you have written on your sheets and also from the clipboard near the front door</w:t>
      </w:r>
    </w:p>
    <w:p w:rsidR="004C2DCB" w:rsidRDefault="00965D08" w:rsidP="004C2DCB">
      <w:r>
        <w:t>14- When you are finished entering the order scroll down to the bottom click on the blue complete button on the right at the bottom</w:t>
      </w:r>
    </w:p>
    <w:p w:rsidR="009677C9" w:rsidRDefault="00965D08">
      <w:r>
        <w:t>15- This will give you a summary of your order</w:t>
      </w:r>
    </w:p>
    <w:p w:rsidR="00965D08" w:rsidRDefault="00965D08">
      <w:r>
        <w:t xml:space="preserve">16- </w:t>
      </w:r>
      <w:r w:rsidR="004E17E2">
        <w:t xml:space="preserve">If you need to make any changes for any mistakes made after you check your order or to make any adjustments down the bottom left is a blue back button click on that to take you back to the previous screen to make your adjustments </w:t>
      </w:r>
    </w:p>
    <w:p w:rsidR="004E17E2" w:rsidRDefault="004E17E2">
      <w:r>
        <w:t>17- When you are satisfied with your order</w:t>
      </w:r>
      <w:r w:rsidR="004E1C3F">
        <w:t xml:space="preserve"> while on the summary page,</w:t>
      </w:r>
      <w:r>
        <w:t xml:space="preserve"> on the top left of your screen just under the blue arrow button it says File click on File a drop down screen appears click on print then choose the printer lis_hot_pmf03 then click print, the printed out sheets for the order will be printed out in the Domestic Services Office </w:t>
      </w:r>
    </w:p>
    <w:p w:rsidR="004E17E2" w:rsidRDefault="004E17E2">
      <w:r>
        <w:t xml:space="preserve">18- Then click on the Green Complete button on the bottom left the order will then be sent </w:t>
      </w:r>
    </w:p>
    <w:p w:rsidR="00F06DAB" w:rsidRDefault="00F06DAB">
      <w:r>
        <w:t>Your order is now completed</w:t>
      </w:r>
    </w:p>
    <w:sectPr w:rsidR="00F06DAB" w:rsidSect="004C2D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DCB"/>
    <w:rsid w:val="004C2DCB"/>
    <w:rsid w:val="004E17E2"/>
    <w:rsid w:val="004E1C3F"/>
    <w:rsid w:val="0061151E"/>
    <w:rsid w:val="007152BB"/>
    <w:rsid w:val="00965D08"/>
    <w:rsid w:val="009677C9"/>
    <w:rsid w:val="00B144BF"/>
    <w:rsid w:val="00D76BCE"/>
    <w:rsid w:val="00F0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3DB8AA-9E11-4A3C-9485-493683D3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DCB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0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50C82F7.dotm</Template>
  <TotalTime>1</TotalTime>
  <Pages>1</Pages>
  <Words>344</Words>
  <Characters>1966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Milgate, Terry</dc:creator>
  <cp:keywords/>
  <dc:description/>
  <cp:lastModifiedBy>Sharee Flanagan</cp:lastModifiedBy>
  <cp:revision>2</cp:revision>
  <dcterms:created xsi:type="dcterms:W3CDTF">2020-05-01T01:11:00Z</dcterms:created>
  <dcterms:modified xsi:type="dcterms:W3CDTF">2020-05-01T01:11:00Z</dcterms:modified>
</cp:coreProperties>
</file>